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FE4B5" w14:textId="77777777" w:rsidR="00EF71EA" w:rsidRPr="007F05E6" w:rsidRDefault="00EF71EA" w:rsidP="0084584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7DF5AD70" w14:textId="17F0BEF1" w:rsidR="00EF71EA" w:rsidRPr="00692A45" w:rsidRDefault="00EF71EA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Test your knowledge</w:t>
      </w:r>
      <w:r w:rsidRPr="00692A45">
        <w:t xml:space="preserve"> (</w:t>
      </w:r>
      <w:r w:rsidR="00F14323">
        <w:t>learner</w:t>
      </w:r>
      <w:r w:rsidRPr="00692A45">
        <w:t>)</w:t>
      </w:r>
    </w:p>
    <w:p w14:paraId="550B8D65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does the abbreviation COSHH mean?</w:t>
      </w:r>
    </w:p>
    <w:p w14:paraId="373C4CE9" w14:textId="77777777" w:rsidR="00EF71EA" w:rsidRPr="00F04192" w:rsidRDefault="00EF71EA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substances harmful to health</w:t>
      </w:r>
    </w:p>
    <w:p w14:paraId="1F5F4BBB" w14:textId="77777777" w:rsidR="00EF71EA" w:rsidRPr="008E556F" w:rsidRDefault="00EF71EA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Control of substances hazardous to health</w:t>
      </w:r>
    </w:p>
    <w:p w14:paraId="25E90A8B" w14:textId="77777777" w:rsidR="00EF71EA" w:rsidRPr="00F04192" w:rsidRDefault="00EF71EA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harmful substances to health</w:t>
      </w:r>
    </w:p>
    <w:p w14:paraId="78464684" w14:textId="77777777" w:rsidR="00EF71EA" w:rsidRPr="00F04192" w:rsidRDefault="00EF71EA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old substances harmful to health</w:t>
      </w:r>
    </w:p>
    <w:p w14:paraId="3B0C35DB" w14:textId="77777777" w:rsidR="00EF71EA" w:rsidRPr="00F04192" w:rsidRDefault="00EF71EA" w:rsidP="005B1D75">
      <w:pPr>
        <w:spacing w:before="120" w:after="120"/>
        <w:rPr>
          <w:rFonts w:cs="Arial"/>
        </w:rPr>
      </w:pPr>
    </w:p>
    <w:p w14:paraId="5E7AEECB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2D27D297" w14:textId="77777777" w:rsidR="00EF71EA" w:rsidRPr="008E556F" w:rsidRDefault="00EF71EA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1974</w:t>
      </w:r>
    </w:p>
    <w:p w14:paraId="6BC6B375" w14:textId="77777777" w:rsidR="00EF71EA" w:rsidRPr="00F04192" w:rsidRDefault="00EF71EA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40DF9015" w14:textId="77777777" w:rsidR="00EF71EA" w:rsidRPr="00E21328" w:rsidRDefault="00EF71EA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5BA743C7" w14:textId="77777777" w:rsidR="00EF71EA" w:rsidRPr="00F04192" w:rsidRDefault="00EF71EA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3AE01471" w14:textId="77777777" w:rsidR="00EF71EA" w:rsidRDefault="00EF71EA" w:rsidP="005B1D75">
      <w:pPr>
        <w:spacing w:before="120" w:after="120"/>
      </w:pPr>
    </w:p>
    <w:p w14:paraId="417D0326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Who has the authority to inspect building sites to ensure health and safety is being manged correctly?</w:t>
      </w:r>
    </w:p>
    <w:p w14:paraId="73EEA94F" w14:textId="77777777" w:rsidR="00EF71EA" w:rsidRPr="00F04192" w:rsidRDefault="00EF71EA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Leader</w:t>
      </w:r>
    </w:p>
    <w:p w14:paraId="25E23A1B" w14:textId="77777777" w:rsidR="00EF71EA" w:rsidRPr="00F04192" w:rsidRDefault="00EF71EA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assessor</w:t>
      </w:r>
    </w:p>
    <w:p w14:paraId="72DBE1C4" w14:textId="77777777" w:rsidR="00EF71EA" w:rsidRPr="008E556F" w:rsidRDefault="00EF71EA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Health and Safety Executive</w:t>
      </w:r>
    </w:p>
    <w:p w14:paraId="787112BD" w14:textId="77777777" w:rsidR="00EF71EA" w:rsidRPr="00A12151" w:rsidRDefault="00EF71EA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Health and Safety Guide</w:t>
      </w:r>
    </w:p>
    <w:p w14:paraId="24E8C44A" w14:textId="77777777" w:rsidR="00EF71EA" w:rsidRPr="00A12151" w:rsidRDefault="00EF71EA" w:rsidP="005B1D75">
      <w:pPr>
        <w:spacing w:before="120" w:after="120"/>
        <w:rPr>
          <w:rFonts w:cs="Arial"/>
          <w:color w:val="FF0000"/>
        </w:rPr>
      </w:pPr>
    </w:p>
    <w:p w14:paraId="10BF0674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piece of legislation ensures the safety of hand and power tools?</w:t>
      </w:r>
    </w:p>
    <w:p w14:paraId="0B675321" w14:textId="77777777" w:rsidR="00EF71EA" w:rsidRPr="008E556F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PUWER</w:t>
      </w:r>
    </w:p>
    <w:p w14:paraId="15ECDB4D" w14:textId="77777777" w:rsidR="00EF71EA" w:rsidRPr="00F04192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RIDDOR</w:t>
      </w:r>
    </w:p>
    <w:p w14:paraId="3AA5E94C" w14:textId="77777777" w:rsidR="00EF71EA" w:rsidRPr="00F04192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COSHH</w:t>
      </w:r>
    </w:p>
    <w:p w14:paraId="09F3D7AA" w14:textId="77777777" w:rsidR="00EF71EA" w:rsidRPr="001D1BE9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CDM</w:t>
      </w:r>
    </w:p>
    <w:p w14:paraId="6AA53A12" w14:textId="77777777" w:rsidR="00EF71EA" w:rsidRDefault="00EF71EA" w:rsidP="005B1D75">
      <w:pPr>
        <w:spacing w:before="120" w:after="120"/>
        <w:rPr>
          <w:rFonts w:cs="Arial"/>
        </w:rPr>
      </w:pPr>
    </w:p>
    <w:p w14:paraId="5FB1AFE9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At what level must employers provide hearing protection?</w:t>
      </w:r>
    </w:p>
    <w:p w14:paraId="3EB662A6" w14:textId="77777777" w:rsidR="00EF71EA" w:rsidRPr="001D1BE9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5</w:t>
      </w:r>
      <w:r w:rsidRPr="001D1BE9">
        <w:rPr>
          <w:rFonts w:cs="Arial"/>
          <w:szCs w:val="22"/>
        </w:rPr>
        <w:t>5 decibels</w:t>
      </w:r>
    </w:p>
    <w:p w14:paraId="75F34E72" w14:textId="77777777" w:rsidR="00EF71EA" w:rsidRPr="001D1BE9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 w:rsidRPr="001D1BE9">
        <w:rPr>
          <w:rFonts w:cs="Arial"/>
          <w:szCs w:val="22"/>
        </w:rPr>
        <w:t>65 decibels</w:t>
      </w:r>
    </w:p>
    <w:p w14:paraId="12156AF2" w14:textId="77777777" w:rsidR="00EF71EA" w:rsidRPr="001D1BE9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7</w:t>
      </w:r>
      <w:r w:rsidRPr="001D1BE9">
        <w:rPr>
          <w:rFonts w:cs="Arial"/>
          <w:szCs w:val="22"/>
        </w:rPr>
        <w:t>5 decibels</w:t>
      </w:r>
    </w:p>
    <w:p w14:paraId="5AB47F62" w14:textId="77777777" w:rsidR="00EF71EA" w:rsidRPr="008E556F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85 decibels</w:t>
      </w:r>
    </w:p>
    <w:p w14:paraId="5987B8A7" w14:textId="77777777" w:rsidR="00EF71EA" w:rsidRPr="001D1BE9" w:rsidRDefault="00EF71EA" w:rsidP="005B1D75">
      <w:pPr>
        <w:spacing w:before="120" w:after="120"/>
        <w:rPr>
          <w:rFonts w:cs="Arial"/>
        </w:rPr>
      </w:pPr>
    </w:p>
    <w:p w14:paraId="46C3C7A4" w14:textId="77777777" w:rsidR="00EF71EA" w:rsidRDefault="00EF71EA" w:rsidP="005B1D75">
      <w:pPr>
        <w:spacing w:before="120" w:after="120"/>
        <w:rPr>
          <w:rFonts w:cs="Arial"/>
        </w:rPr>
      </w:pPr>
    </w:p>
    <w:p w14:paraId="5FCECAC6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lastRenderedPageBreak/>
        <w:t>Complete the table below by filling in the year for each piece of legislation.</w:t>
      </w:r>
    </w:p>
    <w:tbl>
      <w:tblPr>
        <w:tblpPr w:leftFromText="180" w:rightFromText="180" w:vertAnchor="text" w:horzAnchor="margin" w:tblpXSpec="center" w:tblpY="323"/>
        <w:tblW w:w="6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4146"/>
      </w:tblGrid>
      <w:tr w:rsidR="00EF71EA" w14:paraId="61842F5E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45F2DC" w14:textId="77777777" w:rsidR="00EF71EA" w:rsidRDefault="00EF71EA" w:rsidP="00D36B9D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Regulation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82AF19" w14:textId="77777777" w:rsidR="00EF71EA" w:rsidRDefault="00EF71EA" w:rsidP="00D36B9D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Year </w:t>
            </w:r>
          </w:p>
        </w:tc>
      </w:tr>
      <w:tr w:rsidR="00EF71EA" w14:paraId="6226AE4D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0876" w14:textId="77777777" w:rsidR="00EF71EA" w:rsidRDefault="00EF71EA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Management of Health and Safety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C25" w14:textId="77777777" w:rsidR="00EF71EA" w:rsidRPr="008E556F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</w:rPr>
            </w:pPr>
          </w:p>
          <w:p w14:paraId="5B4CE089" w14:textId="77777777" w:rsidR="00EF71EA" w:rsidRPr="008E556F" w:rsidRDefault="00EF71EA" w:rsidP="008E556F">
            <w:pPr>
              <w:spacing w:before="0" w:after="0" w:line="240" w:lineRule="auto"/>
              <w:ind w:left="360"/>
              <w:rPr>
                <w:rFonts w:cs="Arial"/>
                <w:szCs w:val="22"/>
              </w:rPr>
            </w:pPr>
          </w:p>
          <w:p w14:paraId="2F4ED158" w14:textId="77777777" w:rsidR="00EF71EA" w:rsidRDefault="00EF71EA" w:rsidP="00D36B9D">
            <w:pPr>
              <w:rPr>
                <w:rFonts w:cs="Arial"/>
                <w:b/>
                <w:szCs w:val="22"/>
              </w:rPr>
            </w:pPr>
          </w:p>
          <w:p w14:paraId="7DC1F42F" w14:textId="77777777" w:rsidR="00EF71EA" w:rsidRDefault="00EF71EA" w:rsidP="00D36B9D">
            <w:pPr>
              <w:rPr>
                <w:rFonts w:cs="Arial"/>
                <w:b/>
                <w:szCs w:val="22"/>
              </w:rPr>
            </w:pPr>
          </w:p>
          <w:p w14:paraId="14C19967" w14:textId="77777777" w:rsidR="00EF71EA" w:rsidRPr="008E556F" w:rsidRDefault="00EF71EA" w:rsidP="00D36B9D">
            <w:pPr>
              <w:rPr>
                <w:rFonts w:cs="Arial"/>
                <w:b/>
                <w:szCs w:val="22"/>
              </w:rPr>
            </w:pPr>
          </w:p>
        </w:tc>
      </w:tr>
      <w:tr w:rsidR="00EF71EA" w14:paraId="4AF18780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AE6C" w14:textId="77777777" w:rsidR="00EF71EA" w:rsidRDefault="00EF71EA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Noise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0EAC" w14:textId="77777777" w:rsidR="00EF71EA" w:rsidRDefault="00EF71EA" w:rsidP="00D36B9D">
            <w:pPr>
              <w:rPr>
                <w:rFonts w:cs="Arial"/>
                <w:szCs w:val="22"/>
                <w:lang w:val="en-US"/>
              </w:rPr>
            </w:pPr>
          </w:p>
          <w:p w14:paraId="2830A11F" w14:textId="77777777" w:rsidR="00EF71EA" w:rsidRDefault="00EF71EA" w:rsidP="00D36B9D">
            <w:pPr>
              <w:rPr>
                <w:rFonts w:cs="Arial"/>
                <w:szCs w:val="22"/>
                <w:lang w:val="en-US"/>
              </w:rPr>
            </w:pPr>
          </w:p>
          <w:p w14:paraId="6CA1EFEB" w14:textId="77777777" w:rsidR="00EF71EA" w:rsidRPr="008E556F" w:rsidRDefault="00EF71EA" w:rsidP="00D36B9D">
            <w:pPr>
              <w:rPr>
                <w:rFonts w:cs="Arial"/>
                <w:szCs w:val="22"/>
                <w:lang w:val="en-US"/>
              </w:rPr>
            </w:pPr>
          </w:p>
          <w:p w14:paraId="1B7DFA21" w14:textId="77777777" w:rsidR="00EF71EA" w:rsidRPr="008E556F" w:rsidRDefault="00EF71EA" w:rsidP="008E556F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</w:tc>
      </w:tr>
      <w:tr w:rsidR="00EF71EA" w14:paraId="0D3740B8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063A" w14:textId="77777777" w:rsidR="00EF71EA" w:rsidRDefault="00EF71EA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B8EA" w14:textId="77777777" w:rsidR="00EF71EA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3F199451" w14:textId="77777777" w:rsidR="00EF71EA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535BC0D0" w14:textId="77777777" w:rsidR="00EF71EA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0200E028" w14:textId="77777777" w:rsidR="00EF71EA" w:rsidRPr="008E556F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76A403EB" w14:textId="77777777" w:rsidR="00EF71EA" w:rsidRPr="008E556F" w:rsidRDefault="00EF71EA" w:rsidP="008E556F">
            <w:pPr>
              <w:spacing w:before="0" w:after="0" w:line="240" w:lineRule="auto"/>
              <w:ind w:left="360"/>
              <w:rPr>
                <w:rFonts w:cs="Arial"/>
                <w:szCs w:val="22"/>
              </w:rPr>
            </w:pPr>
          </w:p>
        </w:tc>
      </w:tr>
      <w:tr w:rsidR="00EF71EA" w14:paraId="39F43297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7E14" w14:textId="77777777" w:rsidR="00EF71EA" w:rsidRDefault="00EF71EA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Asbestos Regulations</w:t>
            </w:r>
          </w:p>
          <w:p w14:paraId="5C8397AF" w14:textId="77777777" w:rsidR="00EF71EA" w:rsidRDefault="00EF71EA" w:rsidP="00D36B9D">
            <w:pPr>
              <w:rPr>
                <w:rFonts w:cs="Arial"/>
                <w:szCs w:val="22"/>
              </w:rPr>
            </w:pPr>
          </w:p>
          <w:p w14:paraId="3F5F0D49" w14:textId="77777777" w:rsidR="00EF71EA" w:rsidRDefault="00EF71EA" w:rsidP="00D36B9D">
            <w:pPr>
              <w:rPr>
                <w:rFonts w:cs="Arial"/>
                <w:szCs w:val="22"/>
              </w:rPr>
            </w:pPr>
          </w:p>
          <w:p w14:paraId="3C8D74E6" w14:textId="77777777" w:rsidR="00EF71EA" w:rsidRDefault="00EF71EA" w:rsidP="00D36B9D">
            <w:pPr>
              <w:rPr>
                <w:rFonts w:cs="Arial"/>
                <w:szCs w:val="22"/>
              </w:rPr>
            </w:pPr>
          </w:p>
          <w:p w14:paraId="19CA6B0E" w14:textId="77777777" w:rsidR="00EF71EA" w:rsidRDefault="00EF71EA" w:rsidP="00D36B9D">
            <w:pPr>
              <w:rPr>
                <w:rFonts w:cs="Arial"/>
                <w:szCs w:val="22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C737" w14:textId="77777777" w:rsidR="00EF71EA" w:rsidRPr="008E556F" w:rsidRDefault="00EF71EA" w:rsidP="00D36B9D">
            <w:pPr>
              <w:rPr>
                <w:rFonts w:cs="Arial"/>
                <w:b/>
                <w:bCs/>
                <w:szCs w:val="22"/>
              </w:rPr>
            </w:pPr>
          </w:p>
          <w:p w14:paraId="2BDC3544" w14:textId="77777777" w:rsidR="00EF71EA" w:rsidRPr="008E556F" w:rsidRDefault="00EF71EA" w:rsidP="008E556F">
            <w:pPr>
              <w:spacing w:before="0" w:after="0" w:line="240" w:lineRule="auto"/>
              <w:ind w:left="360"/>
              <w:rPr>
                <w:rFonts w:cs="Arial"/>
                <w:szCs w:val="22"/>
              </w:rPr>
            </w:pPr>
          </w:p>
        </w:tc>
      </w:tr>
    </w:tbl>
    <w:p w14:paraId="6845B03B" w14:textId="77777777" w:rsidR="00EF71EA" w:rsidRDefault="00EF71EA" w:rsidP="005B1D75"/>
    <w:p w14:paraId="5486BE6B" w14:textId="77777777" w:rsidR="00EF71EA" w:rsidRDefault="00EF71EA" w:rsidP="005B1D75"/>
    <w:p w14:paraId="682A1F43" w14:textId="77777777" w:rsidR="00474F67" w:rsidRDefault="00474F67" w:rsidP="00474F67">
      <w:pPr>
        <w:rPr>
          <w:rFonts w:cs="Arial"/>
          <w:szCs w:val="22"/>
        </w:rPr>
      </w:pPr>
    </w:p>
    <w:p w14:paraId="32FE42F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23978" w14:textId="77777777" w:rsidR="003E2FD7" w:rsidRDefault="003E2FD7">
      <w:pPr>
        <w:spacing w:before="0" w:after="0"/>
      </w:pPr>
      <w:r>
        <w:separator/>
      </w:r>
    </w:p>
  </w:endnote>
  <w:endnote w:type="continuationSeparator" w:id="0">
    <w:p w14:paraId="4241F442" w14:textId="77777777" w:rsidR="003E2FD7" w:rsidRDefault="003E2F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9ED5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DE1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BDCE0AF" wp14:editId="63A49D5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022281D" w14:textId="183187C6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17397" w:rsidRPr="00A17397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9699D1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DCE0A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022281D" w14:textId="183187C6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17397" w:rsidRPr="00A17397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9699D1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D3632D5" wp14:editId="6348EF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E7BD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87371" w14:textId="77777777" w:rsidR="003E2FD7" w:rsidRDefault="003E2FD7">
      <w:pPr>
        <w:spacing w:before="0" w:after="0"/>
      </w:pPr>
      <w:r>
        <w:separator/>
      </w:r>
    </w:p>
  </w:footnote>
  <w:footnote w:type="continuationSeparator" w:id="0">
    <w:p w14:paraId="388A0C5B" w14:textId="77777777" w:rsidR="003E2FD7" w:rsidRDefault="003E2F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479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FA1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F4200E0" wp14:editId="12285B5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FA90FA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1448A12" wp14:editId="2D71A53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D452E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D0F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290942">
    <w:abstractNumId w:val="5"/>
  </w:num>
  <w:num w:numId="2" w16cid:durableId="838035672">
    <w:abstractNumId w:val="16"/>
  </w:num>
  <w:num w:numId="3" w16cid:durableId="338504045">
    <w:abstractNumId w:val="23"/>
  </w:num>
  <w:num w:numId="4" w16cid:durableId="266156415">
    <w:abstractNumId w:val="18"/>
  </w:num>
  <w:num w:numId="5" w16cid:durableId="1648169116">
    <w:abstractNumId w:val="8"/>
  </w:num>
  <w:num w:numId="6" w16cid:durableId="635110944">
    <w:abstractNumId w:val="17"/>
  </w:num>
  <w:num w:numId="7" w16cid:durableId="1897543297">
    <w:abstractNumId w:val="8"/>
  </w:num>
  <w:num w:numId="8" w16cid:durableId="1748530893">
    <w:abstractNumId w:val="1"/>
  </w:num>
  <w:num w:numId="9" w16cid:durableId="1920600648">
    <w:abstractNumId w:val="8"/>
    <w:lvlOverride w:ilvl="0">
      <w:startOverride w:val="1"/>
    </w:lvlOverride>
  </w:num>
  <w:num w:numId="10" w16cid:durableId="314917805">
    <w:abstractNumId w:val="19"/>
  </w:num>
  <w:num w:numId="11" w16cid:durableId="1728381211">
    <w:abstractNumId w:val="15"/>
  </w:num>
  <w:num w:numId="12" w16cid:durableId="892280166">
    <w:abstractNumId w:val="6"/>
  </w:num>
  <w:num w:numId="13" w16cid:durableId="862016502">
    <w:abstractNumId w:val="13"/>
  </w:num>
  <w:num w:numId="14" w16cid:durableId="239486404">
    <w:abstractNumId w:val="20"/>
  </w:num>
  <w:num w:numId="15" w16cid:durableId="570581235">
    <w:abstractNumId w:val="11"/>
  </w:num>
  <w:num w:numId="16" w16cid:durableId="350038270">
    <w:abstractNumId w:val="7"/>
  </w:num>
  <w:num w:numId="17" w16cid:durableId="502091145">
    <w:abstractNumId w:val="27"/>
  </w:num>
  <w:num w:numId="18" w16cid:durableId="1530216828">
    <w:abstractNumId w:val="28"/>
  </w:num>
  <w:num w:numId="19" w16cid:durableId="1715889424">
    <w:abstractNumId w:val="4"/>
  </w:num>
  <w:num w:numId="20" w16cid:durableId="399912363">
    <w:abstractNumId w:val="2"/>
  </w:num>
  <w:num w:numId="21" w16cid:durableId="864558440">
    <w:abstractNumId w:val="9"/>
  </w:num>
  <w:num w:numId="22" w16cid:durableId="672417919">
    <w:abstractNumId w:val="9"/>
    <w:lvlOverride w:ilvl="0">
      <w:startOverride w:val="1"/>
    </w:lvlOverride>
  </w:num>
  <w:num w:numId="23" w16cid:durableId="666900437">
    <w:abstractNumId w:val="24"/>
  </w:num>
  <w:num w:numId="24" w16cid:durableId="328561251">
    <w:abstractNumId w:val="9"/>
    <w:lvlOverride w:ilvl="0">
      <w:startOverride w:val="1"/>
    </w:lvlOverride>
  </w:num>
  <w:num w:numId="25" w16cid:durableId="325714252">
    <w:abstractNumId w:val="9"/>
    <w:lvlOverride w:ilvl="0">
      <w:startOverride w:val="1"/>
    </w:lvlOverride>
  </w:num>
  <w:num w:numId="26" w16cid:durableId="233858638">
    <w:abstractNumId w:val="10"/>
  </w:num>
  <w:num w:numId="27" w16cid:durableId="1593969360">
    <w:abstractNumId w:val="21"/>
  </w:num>
  <w:num w:numId="28" w16cid:durableId="2129464715">
    <w:abstractNumId w:val="9"/>
    <w:lvlOverride w:ilvl="0">
      <w:startOverride w:val="1"/>
    </w:lvlOverride>
  </w:num>
  <w:num w:numId="29" w16cid:durableId="806511426">
    <w:abstractNumId w:val="22"/>
  </w:num>
  <w:num w:numId="30" w16cid:durableId="1416439183">
    <w:abstractNumId w:val="9"/>
  </w:num>
  <w:num w:numId="31" w16cid:durableId="1589577426">
    <w:abstractNumId w:val="9"/>
    <w:lvlOverride w:ilvl="0">
      <w:startOverride w:val="1"/>
    </w:lvlOverride>
  </w:num>
  <w:num w:numId="32" w16cid:durableId="1119031137">
    <w:abstractNumId w:val="9"/>
    <w:lvlOverride w:ilvl="0">
      <w:startOverride w:val="1"/>
    </w:lvlOverride>
  </w:num>
  <w:num w:numId="33" w16cid:durableId="1258639926">
    <w:abstractNumId w:val="0"/>
  </w:num>
  <w:num w:numId="34" w16cid:durableId="1696540492">
    <w:abstractNumId w:val="12"/>
  </w:num>
  <w:num w:numId="35" w16cid:durableId="775636900">
    <w:abstractNumId w:val="26"/>
  </w:num>
  <w:num w:numId="36" w16cid:durableId="239294190">
    <w:abstractNumId w:val="14"/>
  </w:num>
  <w:num w:numId="37" w16cid:durableId="1907762509">
    <w:abstractNumId w:val="25"/>
  </w:num>
  <w:num w:numId="38" w16cid:durableId="1329865971">
    <w:abstractNumId w:val="3"/>
  </w:num>
  <w:num w:numId="39" w16cid:durableId="5139072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EA"/>
    <w:rsid w:val="000033BD"/>
    <w:rsid w:val="00082C62"/>
    <w:rsid w:val="000B231F"/>
    <w:rsid w:val="000E194B"/>
    <w:rsid w:val="00110217"/>
    <w:rsid w:val="00152AC3"/>
    <w:rsid w:val="00156AF3"/>
    <w:rsid w:val="00191342"/>
    <w:rsid w:val="0019491D"/>
    <w:rsid w:val="001F74AD"/>
    <w:rsid w:val="002D07A8"/>
    <w:rsid w:val="003405EA"/>
    <w:rsid w:val="00342E9E"/>
    <w:rsid w:val="003E2FD7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17397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F71EA"/>
    <w:rsid w:val="00F03E33"/>
    <w:rsid w:val="00F14323"/>
    <w:rsid w:val="00F15749"/>
    <w:rsid w:val="00F42A36"/>
    <w:rsid w:val="00F677F9"/>
    <w:rsid w:val="00F716F2"/>
    <w:rsid w:val="00F9068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C890E1"/>
  <w15:docId w15:val="{5E4E69C8-916F-430B-86EC-A6E22C8B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F71EA"/>
    <w:pPr>
      <w:ind w:left="720"/>
      <w:contextualSpacing/>
    </w:pPr>
  </w:style>
  <w:style w:type="paragraph" w:styleId="Revision">
    <w:name w:val="Revision"/>
    <w:hidden/>
    <w:semiHidden/>
    <w:rsid w:val="00A1739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E04A1-915C-4493-B251-1BA318264A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DEE200-C3BB-4388-AD25-3016DC436C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8F77CD-1E6E-47A6-A294-EA512E33E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2</Pages>
  <Words>175</Words>
  <Characters>863</Characters>
  <Application>Microsoft Office Word</Application>
  <DocSecurity>0</DocSecurity>
  <Lines>31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2021-06-22T10:57:00Z</dcterms:created>
  <dcterms:modified xsi:type="dcterms:W3CDTF">2025-11-12T13:42:00Z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